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John NOBLE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(fl.1425)</w:t>
      </w: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</w:t>
      </w: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Son:  John, </w:t>
      </w:r>
      <w:proofErr w:type="spellStart"/>
      <w:r w:rsidRPr="00C020AD">
        <w:rPr>
          <w:rFonts w:ascii="Times New Roman" w:hAnsi="Times New Roman" w:cs="Times New Roman"/>
          <w:sz w:val="24"/>
          <w:szCs w:val="24"/>
        </w:rPr>
        <w:t>tiler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 xml:space="preserve"> and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plasterer(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>q.v.).   (R.F.Y. p.171)</w:t>
      </w: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35E82" w:rsidRPr="00C020AD" w:rsidRDefault="00C35E82" w:rsidP="00C35E82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 xml:space="preserve">1450    John, junior, became a Freeman. 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C35E82" w:rsidRPr="00C020AD" w:rsidRDefault="00C35E82" w:rsidP="00C35E82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28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82" w:rsidRDefault="00C35E82" w:rsidP="00920DE3">
      <w:pPr>
        <w:spacing w:after="0" w:line="240" w:lineRule="auto"/>
      </w:pPr>
      <w:r>
        <w:separator/>
      </w:r>
    </w:p>
  </w:endnote>
  <w:endnote w:type="continuationSeparator" w:id="0">
    <w:p w:rsidR="00C35E82" w:rsidRDefault="00C35E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82" w:rsidRDefault="00C35E82" w:rsidP="00920DE3">
      <w:pPr>
        <w:spacing w:after="0" w:line="240" w:lineRule="auto"/>
      </w:pPr>
      <w:r>
        <w:separator/>
      </w:r>
    </w:p>
  </w:footnote>
  <w:footnote w:type="continuationSeparator" w:id="0">
    <w:p w:rsidR="00C35E82" w:rsidRDefault="00C35E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E82"/>
    <w:rsid w:val="00120749"/>
    <w:rsid w:val="00624CAE"/>
    <w:rsid w:val="00920DE3"/>
    <w:rsid w:val="00C009D8"/>
    <w:rsid w:val="00C35E8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35E8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C35E8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2014-02-26T21:24:00Z</dcterms:created>
  <dcterms:modified xsi:type="dcterms:W3CDTF">2014-02-26T21:24:00Z</dcterms:modified>
</cp:coreProperties>
</file>